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81B" w:rsidR="005675EE" w:rsidP="00392731" w:rsidRDefault="00392731" w14:paraId="3e4a0c7" w14:textId="3e4a0c7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Pr="0078081B" w:rsidR="00392731" w:rsidP="0078081B" w:rsidRDefault="008B7045">
      <w:pPr>
        <w:ind w:left="5664"/>
      </w:pPr>
      <w:r w:rsidRPr="0078081B">
        <w:t>Poslovni broj: 1</w:t>
      </w:r>
      <w:r w:rsidRPr="0078081B" w:rsidR="005675EE">
        <w:t xml:space="preserve"> St-</w:t>
      </w:r>
      <w:r w:rsidR="006A0F4D">
        <w:t>355/18</w:t>
      </w:r>
      <w:r w:rsidRPr="0078081B" w:rsidR="005675EE">
        <w:t>-</w:t>
      </w:r>
      <w:r w:rsidR="00497C3B">
        <w:t>29</w:t>
      </w:r>
    </w:p>
    <w:p w:rsidRPr="0078081B" w:rsidR="005675EE" w:rsidP="00392731" w:rsidRDefault="005675EE">
      <w:pPr>
        <w:jc w:val="center"/>
      </w:pPr>
    </w:p>
    <w:p w:rsidRPr="0078081B" w:rsidR="005675EE" w:rsidP="00392731" w:rsidRDefault="005675EE">
      <w:pPr>
        <w:jc w:val="center"/>
      </w:pPr>
    </w:p>
    <w:p w:rsidRPr="0078081B" w:rsidR="00392731" w:rsidP="00E45F72" w:rsidRDefault="00392731">
      <w:pPr>
        <w:jc w:val="center"/>
      </w:pPr>
      <w:r w:rsidRPr="0078081B">
        <w:t>Z A P I S N I K</w:t>
      </w:r>
    </w:p>
    <w:p w:rsidRPr="0078081B" w:rsidR="00392731" w:rsidP="0078081B" w:rsidRDefault="001B3656">
      <w:pPr>
        <w:jc w:val="both"/>
        <w:rPr>
          <w:rFonts w:eastAsia="Calibri"/>
        </w:rPr>
      </w:pPr>
      <w:r>
        <w:rPr>
          <w:rFonts w:eastAsia="Calibri"/>
        </w:rPr>
        <w:t xml:space="preserve">od </w:t>
      </w:r>
      <w:r w:rsidR="00497C3B">
        <w:rPr>
          <w:rFonts w:eastAsia="Calibri"/>
        </w:rPr>
        <w:t>11</w:t>
      </w:r>
      <w:r w:rsidRPr="0078081B" w:rsidR="00E45F72">
        <w:rPr>
          <w:rFonts w:eastAsia="Calibri"/>
        </w:rPr>
        <w:t xml:space="preserve">. </w:t>
      </w:r>
      <w:r w:rsidR="00497C3B">
        <w:rPr>
          <w:rFonts w:eastAsia="Calibri"/>
        </w:rPr>
        <w:t>prosinca</w:t>
      </w:r>
      <w:r w:rsidR="006A0F4D">
        <w:rPr>
          <w:rFonts w:eastAsia="Calibri"/>
        </w:rPr>
        <w:t xml:space="preserve"> 2019</w:t>
      </w:r>
      <w:r w:rsidRPr="0078081B" w:rsidR="00E45F72">
        <w:rPr>
          <w:rFonts w:eastAsia="Calibri"/>
        </w:rPr>
        <w:t xml:space="preserve">. </w:t>
      </w:r>
      <w:r w:rsidRPr="0078081B" w:rsidR="005675EE">
        <w:rPr>
          <w:rFonts w:eastAsia="Calibri"/>
        </w:rPr>
        <w:t>sastavlje</w:t>
      </w:r>
      <w:r w:rsidRPr="0078081B" w:rsidR="00E45F72">
        <w:rPr>
          <w:rFonts w:eastAsia="Calibri"/>
        </w:rPr>
        <w:t xml:space="preserve">n kod Trgovačkog suda u Zadru </w:t>
      </w:r>
      <w:r w:rsidR="00FF30DC">
        <w:rPr>
          <w:rFonts w:eastAsia="Calibri"/>
        </w:rPr>
        <w:t xml:space="preserve">o provedenom glasovanju o </w:t>
      </w:r>
      <w:r w:rsidRPr="0078081B" w:rsidR="00E45F72">
        <w:rPr>
          <w:rFonts w:eastAsia="Calibri"/>
        </w:rPr>
        <w:t xml:space="preserve">izmijenjenom planu restrukturiranja dužnika </w:t>
      </w:r>
      <w:r w:rsidR="006A0F4D">
        <w:t>MATEO GRADNJA d.o.o., Zadar, Ulica Hrvatskog sabora 8, Zadar, OIB: 54312139384</w:t>
      </w: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78081B" w:rsidR="00392731" w:rsidP="00392731" w:rsidRDefault="00392731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Nazočni od suda:</w:t>
      </w:r>
    </w:p>
    <w:p w:rsidRPr="0078081B" w:rsidR="00514FDA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Ardena Bajlo</w:t>
      </w:r>
      <w:r w:rsidRPr="0078081B" w:rsidR="00392731">
        <w:rPr>
          <w:rFonts w:ascii="Times New Roman" w:hAnsi="Times New Roman"/>
          <w:sz w:val="24"/>
        </w:rPr>
        <w:t>, su</w:t>
      </w:r>
      <w:r w:rsidRPr="0078081B" w:rsidR="00514FDA">
        <w:rPr>
          <w:rFonts w:ascii="Times New Roman" w:hAnsi="Times New Roman"/>
          <w:sz w:val="24"/>
        </w:rPr>
        <w:t>tkinja</w:t>
      </w:r>
    </w:p>
    <w:p w:rsidRPr="0078081B" w:rsidR="00392731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Ante Rubelj</w:t>
      </w:r>
      <w:r w:rsidRPr="0078081B" w:rsidR="00392731">
        <w:rPr>
          <w:rFonts w:ascii="Times New Roman" w:hAnsi="Times New Roman"/>
          <w:sz w:val="24"/>
        </w:rPr>
        <w:t>, zapisničar</w:t>
      </w:r>
    </w:p>
    <w:p w:rsidRPr="0065572F" w:rsidR="00392731" w:rsidP="00392731" w:rsidRDefault="00392731">
      <w:pPr>
        <w:pStyle w:val="Bezproreda"/>
        <w:rPr>
          <w:rFonts w:ascii="Arial Black" w:hAnsi="Arial Black"/>
          <w:szCs w:val="22"/>
        </w:rPr>
      </w:pPr>
    </w:p>
    <w:p w:rsidRPr="0078081B" w:rsidR="00514FDA" w:rsidP="00514FDA" w:rsidRDefault="00514FDA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 xml:space="preserve">Započeto u </w:t>
      </w:r>
      <w:r w:rsidR="006A0F4D">
        <w:rPr>
          <w:rFonts w:ascii="Times New Roman" w:hAnsi="Times New Roman"/>
          <w:sz w:val="24"/>
        </w:rPr>
        <w:t>8</w:t>
      </w:r>
      <w:r w:rsidRPr="0078081B" w:rsidR="002F4BBE">
        <w:rPr>
          <w:rFonts w:ascii="Times New Roman" w:hAnsi="Times New Roman"/>
          <w:sz w:val="24"/>
        </w:rPr>
        <w:t>,</w:t>
      </w:r>
      <w:r w:rsidR="00E74A06">
        <w:rPr>
          <w:rFonts w:ascii="Times New Roman" w:hAnsi="Times New Roman"/>
          <w:sz w:val="24"/>
        </w:rPr>
        <w:t>15</w:t>
      </w:r>
      <w:r w:rsidRPr="0078081B" w:rsidR="00392731">
        <w:rPr>
          <w:rFonts w:ascii="Times New Roman" w:hAnsi="Times New Roman"/>
          <w:sz w:val="24"/>
        </w:rPr>
        <w:t xml:space="preserve"> sati.</w:t>
      </w:r>
      <w:r w:rsidRPr="0078081B">
        <w:rPr>
          <w:rFonts w:ascii="Times New Roman" w:hAnsi="Times New Roman"/>
          <w:sz w:val="24"/>
        </w:rPr>
        <w:t xml:space="preserve"> Ročište je javno.</w:t>
      </w:r>
    </w:p>
    <w:p w:rsidRPr="0078081B" w:rsidR="00514FDA" w:rsidP="00514FDA" w:rsidRDefault="00514FDA"/>
    <w:p w:rsidRPr="0078081B" w:rsidR="005675EE" w:rsidP="00D11369" w:rsidRDefault="00D11369">
      <w:r w:rsidRPr="0078081B">
        <w:t>Utvrđuje se da su pristupili:</w:t>
      </w:r>
    </w:p>
    <w:p w:rsidRPr="0078081B" w:rsidR="00D11369" w:rsidP="00EE4C08" w:rsidRDefault="00D11369">
      <w:pPr>
        <w:tabs>
          <w:tab w:val="left" w:pos="7200"/>
        </w:tabs>
      </w:pPr>
      <w:r w:rsidRPr="0078081B">
        <w:t xml:space="preserve"> </w:t>
      </w:r>
      <w:r w:rsidRPr="0078081B" w:rsidR="00EE4C08">
        <w:tab/>
      </w:r>
    </w:p>
    <w:p w:rsidRPr="0078081B" w:rsidR="00CD51A4" w:rsidP="005675EE" w:rsidRDefault="005675EE">
      <w:pPr>
        <w:rPr>
          <w:rFonts w:eastAsia="Calibri"/>
        </w:rPr>
      </w:pPr>
      <w:r w:rsidRPr="0078081B">
        <w:t>Z</w:t>
      </w:r>
      <w:r w:rsidRPr="0078081B" w:rsidR="00D11369">
        <w:t xml:space="preserve">a </w:t>
      </w:r>
      <w:r w:rsidRPr="0078081B" w:rsidR="00E45F72">
        <w:t xml:space="preserve">predstečajnog </w:t>
      </w:r>
      <w:r w:rsidRPr="0078081B" w:rsidR="00D11369">
        <w:t>dužnika</w:t>
      </w:r>
      <w:r w:rsidR="00645799">
        <w:t xml:space="preserve">: </w:t>
      </w:r>
      <w:r w:rsidR="006C3070">
        <w:t>Ivona Stazić po punomoći, odvjetnica u društvu Surić i Kvartuč d.o.o. Zadar</w:t>
      </w:r>
    </w:p>
    <w:p w:rsidR="00595B50" w:rsidP="005675EE" w:rsidRDefault="00595B50"/>
    <w:p w:rsidRPr="0078081B" w:rsidR="00BE1712" w:rsidP="005675EE" w:rsidRDefault="00E45F72">
      <w:r w:rsidRPr="0078081B">
        <w:t xml:space="preserve">Za predstečajnog povjerenika: </w:t>
      </w:r>
      <w:r w:rsidR="00497C3B">
        <w:t>Milan Macura</w:t>
      </w:r>
    </w:p>
    <w:p w:rsidR="00595B50" w:rsidP="007B6591" w:rsidRDefault="00595B50">
      <w:pPr>
        <w:rPr>
          <w:rFonts w:ascii="Arial Black" w:hAnsi="Arial Black"/>
        </w:rPr>
      </w:pPr>
    </w:p>
    <w:p w:rsidR="00595B50" w:rsidP="007B6591" w:rsidRDefault="00595B50">
      <w:r>
        <w:t>Za vjerovnike</w:t>
      </w:r>
      <w:r w:rsidR="006C3070">
        <w:t>: nitko</w:t>
      </w:r>
    </w:p>
    <w:p w:rsidR="0026544E" w:rsidP="007B6591" w:rsidRDefault="0026544E"/>
    <w:p w:rsidR="0026544E" w:rsidP="0026544E" w:rsidRDefault="0026544E">
      <w:pPr>
        <w:jc w:val="both"/>
      </w:pPr>
      <w:r>
        <w:t>Sud utvrđuje da nema uvjeta za održavanje današnjeg ročišta i odluke će uslijediti u zakonskom roku.</w:t>
      </w:r>
    </w:p>
    <w:p w:rsidR="006C3070" w:rsidP="007B6591" w:rsidRDefault="006C3070"/>
    <w:p w:rsidRPr="00FF30DC" w:rsidR="00FF30DC" w:rsidP="00392731" w:rsidRDefault="00FF30DC"/>
    <w:p w:rsidRPr="00A82935" w:rsidR="00392731" w:rsidP="00EF5139" w:rsidRDefault="00C87A10">
      <w:pPr>
        <w:ind w:firstLine="708"/>
      </w:pPr>
      <w:r w:rsidRPr="00A82935">
        <w:t xml:space="preserve">Dovršeno u </w:t>
      </w:r>
      <w:r w:rsidR="00BE1712">
        <w:t>8</w:t>
      </w:r>
      <w:r w:rsidRPr="00A82935" w:rsidR="009F3906">
        <w:t>,</w:t>
      </w:r>
      <w:r w:rsidR="0026544E">
        <w:t>35</w:t>
      </w:r>
      <w:r w:rsidRPr="00A82935" w:rsidR="00126A2B">
        <w:t xml:space="preserve"> sati</w:t>
      </w: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Pr="00A82935" w:rsidR="00A41EC0" w:rsidP="00A82935" w:rsidRDefault="00126A2B">
      <w:pPr>
        <w:pStyle w:val="Bezproreda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SUTKINJA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>PREDSTEČAJNI POVJERENIK</w:t>
      </w:r>
    </w:p>
    <w:p w:rsidRPr="00A82935" w:rsidR="00392731" w:rsidP="00B66D94" w:rsidRDefault="00392731">
      <w:pPr>
        <w:pStyle w:val="Bezproreda"/>
        <w:ind w:left="3540" w:firstLine="708"/>
        <w:rPr>
          <w:rFonts w:ascii="Times New Roman" w:hAnsi="Times New Roman"/>
          <w:sz w:val="24"/>
        </w:rPr>
      </w:pPr>
    </w:p>
    <w:p w:rsidRPr="00A82935" w:rsidR="00392731" w:rsidP="00392731" w:rsidRDefault="00392731">
      <w:pPr>
        <w:pStyle w:val="Bezproreda"/>
        <w:rPr>
          <w:rFonts w:ascii="Times New Roman" w:hAnsi="Times New Roman"/>
          <w:sz w:val="24"/>
        </w:rPr>
      </w:pPr>
    </w:p>
    <w:p w:rsidRPr="00A82935" w:rsidR="00392731" w:rsidP="00392731" w:rsidRDefault="00392731">
      <w:pPr>
        <w:pStyle w:val="Bezproreda"/>
        <w:jc w:val="center"/>
        <w:rPr>
          <w:rFonts w:ascii="Times New Roman" w:hAnsi="Times New Roman"/>
          <w:sz w:val="24"/>
        </w:rPr>
      </w:pPr>
    </w:p>
    <w:p w:rsidRPr="00A82935" w:rsidR="00126A2B" w:rsidP="00A41EC0" w:rsidRDefault="00126A2B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    </w:t>
      </w:r>
    </w:p>
    <w:p w:rsidRPr="00A82935" w:rsidR="00A41EC0" w:rsidP="00A41EC0" w:rsidRDefault="004F52AD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</w:t>
      </w:r>
      <w:r w:rsidRPr="00A82935" w:rsidR="008B7045">
        <w:rPr>
          <w:rFonts w:ascii="Times New Roman" w:hAnsi="Times New Roman"/>
          <w:sz w:val="24"/>
        </w:rPr>
        <w:t>ZAPISNIČAR</w:t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>
        <w:rPr>
          <w:rFonts w:ascii="Times New Roman" w:hAnsi="Times New Roman"/>
          <w:sz w:val="24"/>
        </w:rPr>
        <w:t xml:space="preserve"> </w:t>
      </w:r>
      <w:r w:rsidRPr="00A82935" w:rsidR="00126A2B">
        <w:rPr>
          <w:rFonts w:ascii="Times New Roman" w:hAnsi="Times New Roman"/>
          <w:sz w:val="24"/>
        </w:rPr>
        <w:t xml:space="preserve">DUŽNIK </w:t>
      </w:r>
      <w:r w:rsidRPr="00A82935" w:rsidR="00A41EC0">
        <w:rPr>
          <w:rFonts w:ascii="Times New Roman" w:hAnsi="Times New Roman"/>
          <w:sz w:val="24"/>
        </w:rPr>
        <w:t xml:space="preserve"> </w:t>
      </w:r>
    </w:p>
    <w:p w:rsidRPr="0065572F" w:rsidR="00F53219" w:rsidRDefault="00F53219">
      <w:pPr>
        <w:rPr>
          <w:rFonts w:ascii="Arial Black" w:hAnsi="Arial Black"/>
          <w:sz w:val="22"/>
          <w:szCs w:val="22"/>
        </w:rPr>
      </w:pPr>
    </w:p>
    <w:sectPr w:rsidRPr="0065572F" w:rsidR="00F53219" w:rsidSect="00E45F72">
      <w:headerReference w:type="default" r:id="rId10"/>
      <w:footerReference w:type="default" r:id="rId11"/>
      <w:headerReference w:type="first" r:id="rId12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05A" w:rsidP="009D7E44" w:rsidRDefault="005A305A">
      <w:r>
        <w:separator/>
      </w:r>
    </w:p>
  </w:endnote>
  <w:endnote w:type="continuationSeparator" w:id="0">
    <w:p w:rsidR="005A305A" w:rsidP="009D7E44" w:rsidRDefault="005A305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807" w:rsidR="005A305A" w:rsidRDefault="005A305A">
    <w:pPr>
      <w:pStyle w:val="Podnoje"/>
      <w:jc w:val="center"/>
      <w:rPr>
        <w:sz w:val="22"/>
        <w:szCs w:val="22"/>
      </w:rPr>
    </w:pPr>
  </w:p>
  <w:p w:rsidR="005A305A" w:rsidRDefault="005A305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05A" w:rsidP="009D7E44" w:rsidRDefault="005A305A">
      <w:r>
        <w:separator/>
      </w:r>
    </w:p>
  </w:footnote>
  <w:footnote w:type="continuationSeparator" w:id="0">
    <w:p w:rsidR="005A305A" w:rsidP="009D7E44" w:rsidRDefault="005A305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Pr="00CD7C64" w:rsidR="005A305A" w:rsidP="00E45F72" w:rsidRDefault="005A305A">
        <w:pPr>
          <w:ind w:left="2832" w:firstLine="708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44E">
          <w:rPr>
            <w:noProof/>
          </w:rPr>
          <w:t>3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Poslovni broj: 1 St-</w:t>
        </w:r>
        <w:r w:rsidR="006A0F4D">
          <w:rPr>
            <w:sz w:val="22"/>
            <w:szCs w:val="22"/>
          </w:rPr>
          <w:t>355/18</w:t>
        </w:r>
        <w:r>
          <w:rPr>
            <w:sz w:val="22"/>
            <w:szCs w:val="22"/>
          </w:rPr>
          <w:t>-</w:t>
        </w:r>
        <w:r w:rsidR="00F44D0A">
          <w:rPr>
            <w:sz w:val="22"/>
            <w:szCs w:val="22"/>
          </w:rPr>
          <w:t>29</w:t>
        </w:r>
      </w:p>
      <w:p w:rsidR="005A305A" w:rsidRDefault="00AE5820">
        <w:pPr>
          <w:pStyle w:val="Zaglavlje"/>
          <w:jc w:val="center"/>
        </w:pPr>
      </w:p>
    </w:sdtContent>
  </w:sdt>
  <w:p w:rsidRPr="005675EE" w:rsidR="005A305A" w:rsidP="005675EE" w:rsidRDefault="005A305A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305A" w:rsidRDefault="005A305A">
    <w:pPr>
      <w:pStyle w:val="Zaglavlje"/>
      <w:jc w:val="center"/>
    </w:pPr>
  </w:p>
  <w:p w:rsidR="005A305A" w:rsidRDefault="005A305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264DE"/>
    <w:multiLevelType w:val="hybridMultilevel"/>
    <w:tmpl w:val="6FFC928E"/>
    <w:lvl w:ilvl="0" w:tplc="F89627E0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5245"/>
    <w:multiLevelType w:val="hybridMultilevel"/>
    <w:tmpl w:val="EFFC5CAC"/>
    <w:lvl w:ilvl="0" w:tplc="5824E1D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B34046"/>
    <w:multiLevelType w:val="hybridMultilevel"/>
    <w:tmpl w:val="0BC01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63C26"/>
    <w:multiLevelType w:val="hybridMultilevel"/>
    <w:tmpl w:val="3CD65228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A1D41"/>
    <w:multiLevelType w:val="hybridMultilevel"/>
    <w:tmpl w:val="2F986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9038C"/>
    <w:multiLevelType w:val="hybridMultilevel"/>
    <w:tmpl w:val="8B2CC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7F3FF9"/>
    <w:multiLevelType w:val="hybridMultilevel"/>
    <w:tmpl w:val="63B6A80A"/>
    <w:lvl w:ilvl="0" w:tplc="CF6CF36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0577F7F"/>
    <w:multiLevelType w:val="hybridMultilevel"/>
    <w:tmpl w:val="E1A2A0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471F6"/>
    <w:multiLevelType w:val="hybridMultilevel"/>
    <w:tmpl w:val="56A43B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26B50"/>
    <w:multiLevelType w:val="hybridMultilevel"/>
    <w:tmpl w:val="5344CA54"/>
    <w:lvl w:ilvl="0" w:tplc="15AA870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78067E2"/>
    <w:multiLevelType w:val="hybridMultilevel"/>
    <w:tmpl w:val="2BFA6DC4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A23AC7"/>
    <w:multiLevelType w:val="hybridMultilevel"/>
    <w:tmpl w:val="6F1E75F8"/>
    <w:lvl w:ilvl="0" w:tplc="ED4E8CA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3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8"/>
  </w:num>
  <w:num w:numId="12">
    <w:abstractNumId w:val="11"/>
  </w:num>
  <w:numIdMacAtCleanup w:val="3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C4554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3656"/>
    <w:rsid w:val="001B47CE"/>
    <w:rsid w:val="001B6491"/>
    <w:rsid w:val="001F2807"/>
    <w:rsid w:val="002241EA"/>
    <w:rsid w:val="0022460F"/>
    <w:rsid w:val="0022485A"/>
    <w:rsid w:val="00226493"/>
    <w:rsid w:val="002302AA"/>
    <w:rsid w:val="00233305"/>
    <w:rsid w:val="00243E25"/>
    <w:rsid w:val="0024489F"/>
    <w:rsid w:val="0026544E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92731"/>
    <w:rsid w:val="00392747"/>
    <w:rsid w:val="003A574A"/>
    <w:rsid w:val="003C7D34"/>
    <w:rsid w:val="0040417B"/>
    <w:rsid w:val="004048A8"/>
    <w:rsid w:val="00413390"/>
    <w:rsid w:val="00440C50"/>
    <w:rsid w:val="004573C8"/>
    <w:rsid w:val="00497C3B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0AE"/>
    <w:rsid w:val="00513CD5"/>
    <w:rsid w:val="00514FDA"/>
    <w:rsid w:val="00527301"/>
    <w:rsid w:val="00553211"/>
    <w:rsid w:val="005652C0"/>
    <w:rsid w:val="005675EE"/>
    <w:rsid w:val="00571B22"/>
    <w:rsid w:val="0059585F"/>
    <w:rsid w:val="00595B50"/>
    <w:rsid w:val="005A10E1"/>
    <w:rsid w:val="005A305A"/>
    <w:rsid w:val="005A7D82"/>
    <w:rsid w:val="005B04C0"/>
    <w:rsid w:val="005B326D"/>
    <w:rsid w:val="005B50D2"/>
    <w:rsid w:val="005E009E"/>
    <w:rsid w:val="005E023C"/>
    <w:rsid w:val="0064118B"/>
    <w:rsid w:val="00645799"/>
    <w:rsid w:val="0065572F"/>
    <w:rsid w:val="00677F52"/>
    <w:rsid w:val="0068777C"/>
    <w:rsid w:val="006A036C"/>
    <w:rsid w:val="006A0F4D"/>
    <w:rsid w:val="006C3070"/>
    <w:rsid w:val="006F7AA4"/>
    <w:rsid w:val="006F7E53"/>
    <w:rsid w:val="00722372"/>
    <w:rsid w:val="0074754B"/>
    <w:rsid w:val="007545D2"/>
    <w:rsid w:val="0077149D"/>
    <w:rsid w:val="0078081B"/>
    <w:rsid w:val="007B20C0"/>
    <w:rsid w:val="007B6591"/>
    <w:rsid w:val="007B7C2B"/>
    <w:rsid w:val="007C5CD8"/>
    <w:rsid w:val="00811737"/>
    <w:rsid w:val="00824325"/>
    <w:rsid w:val="0083541C"/>
    <w:rsid w:val="008359C2"/>
    <w:rsid w:val="008523E8"/>
    <w:rsid w:val="0085547F"/>
    <w:rsid w:val="00861A02"/>
    <w:rsid w:val="00865119"/>
    <w:rsid w:val="00883F21"/>
    <w:rsid w:val="00884800"/>
    <w:rsid w:val="00896C27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C0327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7DB8"/>
    <w:rsid w:val="00AA60CF"/>
    <w:rsid w:val="00AA7AA5"/>
    <w:rsid w:val="00AC6265"/>
    <w:rsid w:val="00AC6863"/>
    <w:rsid w:val="00AD1E2F"/>
    <w:rsid w:val="00AD34A2"/>
    <w:rsid w:val="00AE5820"/>
    <w:rsid w:val="00AF372A"/>
    <w:rsid w:val="00B145F2"/>
    <w:rsid w:val="00B22FBF"/>
    <w:rsid w:val="00B26C15"/>
    <w:rsid w:val="00B473BA"/>
    <w:rsid w:val="00B52274"/>
    <w:rsid w:val="00B52D47"/>
    <w:rsid w:val="00B66D94"/>
    <w:rsid w:val="00B920C4"/>
    <w:rsid w:val="00BA7940"/>
    <w:rsid w:val="00BA79CC"/>
    <w:rsid w:val="00BB1CC6"/>
    <w:rsid w:val="00BD1E32"/>
    <w:rsid w:val="00BE1712"/>
    <w:rsid w:val="00BE264E"/>
    <w:rsid w:val="00BE407F"/>
    <w:rsid w:val="00C02902"/>
    <w:rsid w:val="00C3672E"/>
    <w:rsid w:val="00C42DFE"/>
    <w:rsid w:val="00C57B93"/>
    <w:rsid w:val="00C66C05"/>
    <w:rsid w:val="00C67D38"/>
    <w:rsid w:val="00C87A10"/>
    <w:rsid w:val="00C93AAE"/>
    <w:rsid w:val="00CD51A4"/>
    <w:rsid w:val="00CD7C64"/>
    <w:rsid w:val="00CE2F11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F5742"/>
    <w:rsid w:val="00DF7969"/>
    <w:rsid w:val="00E06B23"/>
    <w:rsid w:val="00E35D3F"/>
    <w:rsid w:val="00E369D2"/>
    <w:rsid w:val="00E45F72"/>
    <w:rsid w:val="00E74A06"/>
    <w:rsid w:val="00EE0873"/>
    <w:rsid w:val="00EE4C08"/>
    <w:rsid w:val="00EE6B03"/>
    <w:rsid w:val="00EF5139"/>
    <w:rsid w:val="00F1636F"/>
    <w:rsid w:val="00F213D1"/>
    <w:rsid w:val="00F3077D"/>
    <w:rsid w:val="00F44D0A"/>
    <w:rsid w:val="00F53219"/>
    <w:rsid w:val="00F9622E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731"/>
  </w:style>
  <w:style w:type="paragraph" w:styleId="Naslov1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5000AD"/>
    <w:pPr>
      <w:spacing w:before="100" w:beforeAutospacing="true" w:after="100" w:afterAutospacing="true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uiPriority w:val="59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numbering" w:styleId="Bezpopisa1" w:customStyle="true">
    <w:name w:val="Bez popisa1"/>
    <w:next w:val="Bezpopisa"/>
    <w:uiPriority w:val="99"/>
    <w:semiHidden/>
    <w:unhideWhenUsed/>
    <w:rsid w:val="005B326D"/>
  </w:style>
  <w:style w:type="paragraph" w:styleId="Odlomakpopisa1" w:customStyle="true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type="table" w:styleId="Reetkatablice1" w:customStyle="tru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jstranice">
    <w:name w:val="page number"/>
    <w:basedOn w:val="Zadanifontodlomka"/>
    <w:uiPriority w:val="99"/>
    <w:rsid w:val="005B326D"/>
    <w:rPr>
      <w:rFonts w:cs="Times New Roman"/>
    </w:rPr>
  </w:style>
  <w:style w:type="paragraph" w:styleId="Revizija">
    <w:name w:val="Revision"/>
    <w:hidden/>
    <w:uiPriority w:val="99"/>
    <w:semiHidden/>
    <w:rsid w:val="005B326D"/>
    <w:pPr>
      <w:spacing w:line="240" w:lineRule="auto"/>
    </w:pPr>
    <w:rPr>
      <w:rFonts w:ascii="Calibri" w:hAnsi="Calibri" w:eastAsia="Calibri"/>
      <w:sz w:val="22"/>
      <w:szCs w:val="22"/>
    </w:rPr>
  </w:style>
  <w:style w:type="numbering" w:styleId="Bezpopisa11" w:customStyle="true">
    <w:name w:val="Bez popisa11"/>
    <w:next w:val="Bezpopisa"/>
    <w:uiPriority w:val="99"/>
    <w:semiHidden/>
    <w:unhideWhenUsed/>
    <w:rsid w:val="005B326D"/>
  </w:style>
  <w:style w:type="character" w:styleId="Hiperveza">
    <w:name w:val="Hyperlink"/>
    <w:basedOn w:val="Zadanifontodlomka"/>
    <w:uiPriority w:val="99"/>
    <w:unhideWhenUsed/>
    <w:rsid w:val="005B326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type="paragraph" w:styleId="xl65" w:customStyle="true">
    <w:name w:val="xl65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5B326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5B326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5B326D"/>
  </w:style>
  <w:style w:type="character" w:styleId="Naslov2Char" w:customStyle="true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000AD"/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000AD"/>
  </w:style>
  <w:style w:type="table" w:styleId="Reetkatablice2" w:customStyle="tru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2" w:customStyle="true">
    <w:name w:val="Bez popisa12"/>
    <w:next w:val="Bezpopisa"/>
    <w:uiPriority w:val="99"/>
    <w:semiHidden/>
    <w:unhideWhenUsed/>
    <w:rsid w:val="005000AD"/>
  </w:style>
  <w:style w:type="numbering" w:styleId="Bezpopisa21" w:customStyle="true">
    <w:name w:val="Bez popisa21"/>
    <w:next w:val="Bezpopisa"/>
    <w:uiPriority w:val="99"/>
    <w:semiHidden/>
    <w:unhideWhenUsed/>
    <w:rsid w:val="005000AD"/>
  </w:style>
  <w:style w:type="character" w:styleId="Naglaeno">
    <w:name w:val="Strong"/>
    <w:basedOn w:val="Zadanifontodlomka"/>
    <w:uiPriority w:val="22"/>
    <w:qFormat/>
    <w:rsid w:val="005000AD"/>
    <w:rPr>
      <w:b/>
      <w:bCs/>
    </w:rPr>
  </w:style>
  <w:style w:type="paragraph" w:styleId="Naslov11" w:customStyle="true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numbering" w:styleId="Bezpopisa4" w:customStyle="true">
    <w:name w:val="Bez popisa4"/>
    <w:next w:val="Bezpopisa"/>
    <w:uiPriority w:val="99"/>
    <w:semiHidden/>
    <w:unhideWhenUsed/>
    <w:rsid w:val="00513CD5"/>
  </w:style>
  <w:style w:type="character" w:styleId="Naslov1Char" w:customStyle="true">
    <w:name w:val="Naslov 1 Char"/>
    <w:basedOn w:val="Zadanifontodlomka"/>
    <w:link w:val="Naslov11"/>
    <w:uiPriority w:val="9"/>
    <w:rsid w:val="00513CD5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Referencakomentara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type="character" w:styleId="Naslov1Char1" w:customStyle="true">
    <w:name w:val="Naslov 1 Char1"/>
    <w:basedOn w:val="Zadanifontodlomka"/>
    <w:link w:val="Naslov1"/>
    <w:uiPriority w:val="9"/>
    <w:rsid w:val="00513CD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val="en-US" w:eastAsia="ja-JP"/>
    </w:rPr>
  </w:style>
  <w:style w:type="paragraph" w:styleId="Sadraj1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type="paragraph" w:styleId="Sadraj2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table" w:styleId="Reetkatablice3" w:customStyle="tru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76" w:customStyle="true">
    <w:name w:val="xl76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7" w:customStyle="true">
    <w:name w:val="xl7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78" w:customStyle="true">
    <w:name w:val="xl7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9" w:customStyle="true">
    <w:name w:val="xl7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0" w:customStyle="true">
    <w:name w:val="xl80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1" w:customStyle="true">
    <w:name w:val="xl8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82" w:customStyle="true">
    <w:name w:val="xl8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83" w:customStyle="true">
    <w:name w:val="xl83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4" w:customStyle="true">
    <w:name w:val="xl84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5" w:customStyle="true">
    <w:name w:val="xl85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6" w:customStyle="true">
    <w:name w:val="xl8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87" w:customStyle="true">
    <w:name w:val="xl8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88" w:customStyle="true">
    <w:name w:val="xl8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222222"/>
      <w:lang w:eastAsia="hr-HR"/>
    </w:rPr>
  </w:style>
  <w:style w:type="paragraph" w:styleId="xl89" w:customStyle="true">
    <w:name w:val="xl8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0" w:customStyle="true">
    <w:name w:val="xl9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1" w:customStyle="true">
    <w:name w:val="xl9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2" w:customStyle="true">
    <w:name w:val="xl9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3" w:customStyle="true">
    <w:name w:val="xl93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4" w:customStyle="true">
    <w:name w:val="xl9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5" w:customStyle="true">
    <w:name w:val="xl95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6" w:customStyle="true">
    <w:name w:val="xl9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7" w:customStyle="true">
    <w:name w:val="xl9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8" w:customStyle="true">
    <w:name w:val="xl9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9" w:customStyle="true">
    <w:name w:val="xl9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Verdana" w:hAnsi="Verdana" w:eastAsia="Times New Roman"/>
      <w:sz w:val="20"/>
      <w:szCs w:val="20"/>
      <w:lang w:eastAsia="hr-HR"/>
    </w:rPr>
  </w:style>
  <w:style w:type="paragraph" w:styleId="xl100" w:customStyle="true">
    <w:name w:val="xl10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1" w:customStyle="true">
    <w:name w:val="xl101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2" w:customStyle="true">
    <w:name w:val="xl102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3" w:customStyle="true">
    <w:name w:val="xl103"/>
    <w:basedOn w:val="Normal"/>
    <w:rsid w:val="00513CD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104" w:customStyle="true">
    <w:name w:val="xl10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105" w:customStyle="true">
    <w:name w:val="xl105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6" w:customStyle="true">
    <w:name w:val="xl106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7" w:customStyle="true">
    <w:name w:val="xl10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108" w:customStyle="true">
    <w:name w:val="xl10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9" w:customStyle="true">
    <w:name w:val="xl10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63" w:customStyle="true">
    <w:name w:val="xl63"/>
    <w:basedOn w:val="Normal"/>
    <w:rsid w:val="00A362F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styleId="xl64" w:customStyle="true">
    <w:name w:val="xl64"/>
    <w:basedOn w:val="Normal"/>
    <w:rsid w:val="00A362F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06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847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741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894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15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050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53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1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45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69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8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065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577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8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84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09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2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352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407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7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11. prosinca 2019.</izvorni_sadrzaj>
    <derivirana_varijabla naziv="DomainObject.StvarniPocetakDatum_1">11. prosinca 2019.</derivirana_varijabla>
  </DomainObject.StvarniPocetakDatum>
  <DomainObject.StvarniZavrsetakDatum>
    <izvorni_sadrzaj>11. prosinca 2019.</izvorni_sadrzaj>
    <derivirana_varijabla naziv="DomainObject.StvarniZavrsetakDatum_1">11. prosinca 2019.</derivirana_varijabla>
  </DomainObject.StvarniZavrsetakDatum>
  <DomainObject.PlaniraniZavrsetakDatum>
    <izvorni_sadrzaj>11. prosinca 2019.</izvorni_sadrzaj>
    <derivirana_varijabla naziv="DomainObject.PlaniraniZavrsetakDatum_1">11. prosinca 2019.</derivirana_varijabla>
  </DomainObject.PlaniraniZavrsetakDatum>
  <DomainObject.PlaniraniPocetakDatum>
    <izvorni_sadrzaj>11. prosinca 2019.</izvorni_sadrzaj>
    <derivirana_varijabla naziv="DomainObject.PlaniraniPocetakDatum_1">11. prosinca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2019.</izvorni_sadrzaj>
    <derivirana_varijabla naziv="DomainObject.Zapisnik.DatumKreiranja_1">11.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St-355/2018-31</izvorni_sadrzaj>
    <derivirana_varijabla naziv="DomainObject.Zapisnik.Oznaka_1">St-355/2018-31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gradnja d.o.o. za proizvodnju i usluge</izvorni_sadrzaj>
    <derivirana_varijabla naziv="DomainObject.Predmet.StrankaFormated_1">  Mateo gradnja d.o.o. za proizvodnju i usluge</derivirana_varijabla>
  </DomainObject.Predmet.StrankaFormated>
  <DomainObject.Predmet.StrankaFormatedOIB>
    <izvorni_sadrzaj>  Mateo gradnja d.o.o. za proizvodnju i usluge, OIB 54312139384</izvorni_sadrzaj>
    <derivirana_varijabla naziv="DomainObject.Predmet.StrankaFormatedOIB_1">  Mateo gradnja d.o.o. za proizvodnju i usluge, OIB 54312139384</derivirana_varijabla>
  </DomainObject.Predmet.StrankaFormatedOIB>
  <DomainObject.Predmet.StrankaFormatedWithAdress>
    <izvorni_sadrzaj> Mateo gradnja d.o.o. za proizvodnju i usluge, Ulica Hrvatskog sabora 8, 23000 Zadar</izvorni_sadrzaj>
    <derivirana_varijabla naziv="DomainObject.Predmet.StrankaFormatedWithAdress_1"> Mateo gradnja d.o.o. za proizvodnju i usluge, Ulica Hrvatskog sabora 8, 23000 Zadar</derivirana_varijabla>
  </DomainObject.Predmet.StrankaFormatedWithAdress>
  <DomainObject.Predmet.StrankaFormatedWithAdressOIB>
    <izvorni_sadrzaj> Mateo gradnja d.o.o. za proizvodnju i usluge, OIB 54312139384, Ulica Hrvatskog sabora 8, 23000 Zadar</izvorni_sadrzaj>
    <derivirana_varijabla naziv="DomainObject.Predmet.StrankaFormatedWithAdressOIB_1"> Mateo gradnja d.o.o. za proizvodnju i usluge, OIB 54312139384, Ulica Hrvatskog sabora 8, 23000 Zadar</derivirana_varijabla>
  </DomainObject.Predmet.StrankaFormatedWithAdressOIB>
  <DomainObject.Predmet.StrankaWithAdress>
    <izvorni_sadrzaj>Mateo gradnja d.o.o. za proizvodnju i usluge Ulica Hrvatskog sabora 8,23000 Zadar</izvorni_sadrzaj>
    <derivirana_varijabla naziv="DomainObject.Predmet.StrankaWithAdress_1">Mateo gradnja d.o.o. za proizvodnju i usluge Ulica Hrvatskog sabora 8,23000 Zadar</derivirana_varijabla>
  </DomainObject.Predmet.StrankaWithAdress>
  <DomainObject.Predmet.StrankaWithAdressOIB>
    <izvorni_sadrzaj>Mateo gradnja d.o.o. za proizvodnju i usluge, OIB 54312139384, Ulica Hrvatskog sabora 8,23000 Zadar</izvorni_sadrzaj>
    <derivirana_varijabla naziv="DomainObject.Predmet.StrankaWithAdressOIB_1">Mateo gradnja d.o.o. za proizvodnju i usluge, OIB 54312139384, Ulica Hrvatskog sabora 8,23000 Zadar</derivirana_varijabla>
  </DomainObject.Predmet.StrankaWithAdressOIB>
  <DomainObject.Predmet.StrankaNazivFormated>
    <izvorni_sadrzaj>Mateo gradnja d.o.o. za proizvodnju i usluge</izvorni_sadrzaj>
    <derivirana_varijabla naziv="DomainObject.Predmet.StrankaNazivFormated_1">Mateo gradnja d.o.o. za proizvodnju i usluge</derivirana_varijabla>
  </DomainObject.Predmet.StrankaNazivFormated>
  <DomainObject.Predmet.StrankaNazivFormatedOIB>
    <izvorni_sadrzaj>Mateo gradnja d.o.o. za proizvodnju i usluge, OIB 54312139384</izvorni_sadrzaj>
    <derivirana_varijabla naziv="DomainObject.Predmet.StrankaNazivFormatedOIB_1">Mateo gradnja d.o.o. za proizvodnju i usluge, OIB 54312139384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Mateo gradnja d.o.o. za proizvodnju i usluge</item>
    </izvorni_sadrzaj>
    <derivirana_varijabla naziv="DomainObject.Predmet.StrankaListFormated_1">
      <item>Mateo gradnja d.o.o. za proizvodnju i usluge</item>
    </derivirana_varijabla>
  </DomainObject.Predmet.StrankaListFormated>
  <DomainObject.Predmet.StrankaListFormatedOIB>
    <izvorni_sadrzaj>
      <item>Mateo gradnja d.o.o. za proizvodnju i usluge, OIB 54312139384</item>
    </izvorni_sadrzaj>
    <derivirana_varijabla naziv="DomainObject.Predmet.StrankaListFormatedOIB_1">
      <item>Mateo gradnja d.o.o. za proizvodnju i usluge, OIB 54312139384</item>
    </derivirana_varijabla>
  </DomainObject.Predmet.StrankaListFormatedOIB>
  <DomainObject.Predmet.StrankaListFormatedWithAdress>
    <izvorni_sadrzaj>
      <item>Mateo gradnja d.o.o. za proizvodnju i usluge, Ulica Hrvatskog sabora 8, 23000 Zadar</item>
    </izvorni_sadrzaj>
    <derivirana_varijabla naziv="DomainObject.Predmet.StrankaListFormatedWithAdress_1">
      <item>Mateo gradnja d.o.o. za proizvodnju i usluge, Ulica Hrvatskog sabora 8, 23000 Zadar</item>
    </derivirana_varijabla>
  </DomainObject.Predmet.StrankaListFormatedWithAdress>
  <DomainObject.Predmet.StrankaListFormatedWithAdressOIB>
    <izvorni_sadrzaj>
      <item>Mateo gradnja d.o.o. za proizvodnju i usluge, OIB 54312139384, Ulica Hrvatskog sabora 8, 23000 Zadar</item>
    </izvorni_sadrzaj>
    <derivirana_varijabla naziv="DomainObject.Predmet.StrankaListFormatedWithAdressOIB_1">
      <item>Mateo gradnja d.o.o. za proizvodnju i usluge, OIB 54312139384, Ulica Hrvatskog sabora 8, 23000 Zadar</item>
    </derivirana_varijabla>
  </DomainObject.Predmet.StrankaListFormatedWithAdressOIB>
  <DomainObject.Predmet.StrankaListNazivFormated>
    <izvorni_sadrzaj>
      <item>Mateo gradnja d.o.o. za proizvodnju i usluge</item>
    </izvorni_sadrzaj>
    <derivirana_varijabla naziv="DomainObject.Predmet.StrankaListNazivFormated_1">
      <item>Mateo gradnja d.o.o. za proizvodnju i usluge</item>
    </derivirana_varijabla>
  </DomainObject.Predmet.StrankaListNazivFormated>
  <DomainObject.Predmet.StrankaListNazivFormatedOIB>
    <izvorni_sadrzaj>
      <item>Mateo gradnja d.o.o. za proizvodnju i usluge, OIB 54312139384</item>
    </izvorni_sadrzaj>
    <derivirana_varijabla naziv="DomainObject.Predmet.StrankaListNazivFormatedOIB_1">
      <item>Mateo gradnja d.o.o. za proizvodnju i usluge, OIB 54312139384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2019.</izvorni_sadrzaj>
    <derivirana_varijabla naziv="DomainObject.Datum_1">11. prosinca 2019.</derivirana_varijabla>
  </DomainObject.Datum>
  <DomainObject.PoslovniBrojDokumenta>
    <izvorni_sadrzaj>St-355/2018-31</izvorni_sadrzaj>
    <derivirana_varijabla naziv="DomainObject.PoslovniBrojDokumenta_1">St-355/2018-31</derivirana_varijabla>
  </DomainObject.PoslovniBrojDokumenta>
  <DomainObject.Predmet.StrankaIDrugi>
    <izvorni_sadrzaj>Mateo gradnja d.o.o. za proizvodnju i usluge</izvorni_sadrzaj>
    <derivirana_varijabla naziv="DomainObject.Predmet.StrankaIDrugi_1">Mateo gradnja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gradnja d.o.o. za proizvodnju i usluge, OIB 54312139384, Ulica Hrvatskog sabora 8, 23000 Zadar</izvorni_sadrzaj>
    <derivirana_varijabla naziv="DomainObject.Predmet.StrankaIDrugiAdressOIB_1">Mateo gradnja d.o.o. za proizvodnju i usluge, OIB 54312139384, Ulica Hrvatskog sabora 8,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gradnja d.o.o. za proizvodnju i usluge</item>
    </izvorni_sadrzaj>
    <derivirana_varijabla naziv="DomainObject.Predmet.SudioniciListNaziv_1">
      <item>Mateo gradnja d.o.o. za proizvodnju i usluge</item>
    </derivirana_varijabla>
  </DomainObject.Predmet.SudioniciListNaziv>
  <DomainObject.Predmet.SudioniciListAdressOIB>
    <izvorni_sadrzaj>
      <item>Mateo gradnja d.o.o. za proizvodnju i usluge, OIB 54312139384, Ulica Hrvatskog sabora 8,23000 Zadar</item>
    </izvorni_sadrzaj>
    <derivirana_varijabla naziv="DomainObject.Predmet.SudioniciListAdressOIB_1">
      <item>Mateo gradnja d.o.o. za proizvodnju i usluge, OIB 54312139384, Ulica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54312139384</item>
    </izvorni_sadrzaj>
    <derivirana_varijabla naziv="DomainObject.Predmet.SudioniciListNazivOIB_1">
      <item>, OIB 54312139384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39490-371F-44E4-AF38-924518FC7499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110</properties:Words>
  <properties:Characters>619</properties:Characters>
  <properties:Lines>40</properties:Lines>
  <properties:Paragraphs>15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2019-12-11T07:01:00Z</dcterms:created>
  <dc:creator>Velimir Vuković</dc:creator>
  <cp:lastModifiedBy>Ante Rubelj</cp:lastModifiedBy>
  <cp:lastPrinted>2018-12-04T09:50:00Z</cp:lastPrinted>
  <dcterms:modified xmlns:xsi="http://www.w3.org/2001/XMLSchema-instance" xsi:type="dcterms:W3CDTF">2019-12-11T10:34:00Z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St-355/2018-31 / Zapisnik - Ročište za glasovanje o planu restrukturiranja (St-355-18 zapisnik ročište za glasovanje 11.12.2019.docx)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